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98" w:rsidRDefault="00433698" w:rsidP="006432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Конспект урока музыки</w:t>
      </w:r>
      <w:r w:rsidRPr="00CF39A9">
        <w:rPr>
          <w:rFonts w:ascii="Times New Roman" w:hAnsi="Times New Roman"/>
          <w:b/>
          <w:sz w:val="24"/>
          <w:szCs w:val="24"/>
        </w:rPr>
        <w:t xml:space="preserve"> в 1 классе на тему </w:t>
      </w:r>
    </w:p>
    <w:p w:rsidR="00433698" w:rsidRDefault="00433698" w:rsidP="00643210">
      <w:pPr>
        <w:jc w:val="center"/>
        <w:rPr>
          <w:rFonts w:ascii="Times New Roman" w:hAnsi="Times New Roman"/>
          <w:b/>
          <w:sz w:val="24"/>
          <w:szCs w:val="24"/>
        </w:rPr>
      </w:pPr>
      <w:r w:rsidRPr="00CF39A9">
        <w:rPr>
          <w:rFonts w:ascii="Times New Roman" w:hAnsi="Times New Roman"/>
          <w:b/>
          <w:sz w:val="24"/>
          <w:szCs w:val="24"/>
        </w:rPr>
        <w:t xml:space="preserve"> «Музыкальные жанры: песня, танец, марш. Пешка».</w:t>
      </w:r>
    </w:p>
    <w:p w:rsidR="00433698" w:rsidRPr="00CF39A9" w:rsidRDefault="00433698" w:rsidP="00DF3C28">
      <w:pPr>
        <w:jc w:val="both"/>
        <w:rPr>
          <w:rFonts w:ascii="Times New Roman" w:hAnsi="Times New Roman"/>
          <w:b/>
          <w:sz w:val="24"/>
          <w:szCs w:val="24"/>
        </w:rPr>
      </w:pPr>
    </w:p>
    <w:p w:rsidR="00433698" w:rsidRPr="00CF39A9" w:rsidRDefault="00433698" w:rsidP="00643210">
      <w:pPr>
        <w:jc w:val="right"/>
        <w:rPr>
          <w:rFonts w:ascii="Times New Roman" w:hAnsi="Times New Roman"/>
          <w:b/>
          <w:sz w:val="24"/>
          <w:szCs w:val="24"/>
        </w:rPr>
      </w:pPr>
      <w:r w:rsidRPr="00CF39A9">
        <w:rPr>
          <w:rFonts w:ascii="Times New Roman" w:hAnsi="Times New Roman"/>
          <w:b/>
          <w:sz w:val="24"/>
          <w:szCs w:val="24"/>
        </w:rPr>
        <w:t>Усманова О.В. и Мошникова И.О.</w:t>
      </w:r>
    </w:p>
    <w:p w:rsidR="00433698" w:rsidRDefault="00433698" w:rsidP="00643210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учителя музыки МБОУ «СОШ № </w:t>
      </w:r>
      <w:smartTag w:uri="urn:schemas-microsoft-com:office:smarttags" w:element="metricconverter">
        <w:smartTagPr>
          <w:attr w:name="ProductID" w:val="7 г"/>
        </w:smartTagPr>
        <w:r>
          <w:rPr>
            <w:rFonts w:ascii="Times New Roman" w:hAnsi="Times New Roman"/>
            <w:i/>
            <w:sz w:val="24"/>
            <w:szCs w:val="24"/>
          </w:rPr>
          <w:t>7 г</w:t>
        </w:r>
      </w:smartTag>
      <w:r>
        <w:rPr>
          <w:rFonts w:ascii="Times New Roman" w:hAnsi="Times New Roman"/>
          <w:i/>
          <w:sz w:val="24"/>
          <w:szCs w:val="24"/>
        </w:rPr>
        <w:t>. Лениногорска» РТ</w:t>
      </w:r>
    </w:p>
    <w:p w:rsidR="00433698" w:rsidRPr="00990570" w:rsidRDefault="00433698" w:rsidP="00643210">
      <w:pPr>
        <w:jc w:val="right"/>
        <w:rPr>
          <w:rFonts w:ascii="Times New Roman" w:hAnsi="Times New Roman"/>
          <w:i/>
          <w:sz w:val="24"/>
          <w:szCs w:val="24"/>
        </w:rPr>
      </w:pPr>
    </w:p>
    <w:p w:rsidR="00433698" w:rsidRDefault="00433698" w:rsidP="00DF3C28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1431A">
        <w:rPr>
          <w:rFonts w:ascii="Times New Roman" w:hAnsi="Times New Roman"/>
          <w:b/>
          <w:sz w:val="24"/>
          <w:szCs w:val="24"/>
        </w:rPr>
        <w:t xml:space="preserve">Цели </w:t>
      </w:r>
      <w:r>
        <w:rPr>
          <w:rFonts w:ascii="Times New Roman" w:hAnsi="Times New Roman"/>
          <w:b/>
          <w:sz w:val="24"/>
          <w:szCs w:val="24"/>
        </w:rPr>
        <w:t xml:space="preserve">и задачи </w:t>
      </w:r>
      <w:r w:rsidRPr="0091431A">
        <w:rPr>
          <w:rFonts w:ascii="Times New Roman" w:hAnsi="Times New Roman"/>
          <w:b/>
          <w:sz w:val="24"/>
          <w:szCs w:val="24"/>
        </w:rPr>
        <w:t>урока:</w:t>
      </w:r>
    </w:p>
    <w:p w:rsidR="00433698" w:rsidRDefault="00433698" w:rsidP="00DF3C28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- </w:t>
      </w:r>
      <w:r>
        <w:rPr>
          <w:rFonts w:ascii="Times New Roman" w:hAnsi="Times New Roman"/>
          <w:sz w:val="24"/>
          <w:szCs w:val="24"/>
        </w:rPr>
        <w:t>формировать знания о музыкальных жанрах и их особенностях;</w:t>
      </w:r>
    </w:p>
    <w:p w:rsidR="00433698" w:rsidRDefault="00433698" w:rsidP="00DF3C28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-</w:t>
      </w:r>
      <w:r>
        <w:rPr>
          <w:rFonts w:ascii="Times New Roman" w:hAnsi="Times New Roman"/>
          <w:sz w:val="24"/>
          <w:szCs w:val="24"/>
        </w:rPr>
        <w:t>в</w:t>
      </w:r>
      <w:r w:rsidRPr="00990570">
        <w:rPr>
          <w:rFonts w:ascii="Times New Roman" w:hAnsi="Times New Roman"/>
          <w:sz w:val="24"/>
          <w:szCs w:val="24"/>
        </w:rPr>
        <w:t xml:space="preserve">ызвать интерес учащихся </w:t>
      </w:r>
      <w:r>
        <w:rPr>
          <w:rFonts w:ascii="Times New Roman" w:hAnsi="Times New Roman"/>
          <w:sz w:val="24"/>
          <w:szCs w:val="24"/>
        </w:rPr>
        <w:t xml:space="preserve">к ИГРЕ в шахматы через музыкально-игровую </w:t>
      </w:r>
    </w:p>
    <w:p w:rsidR="00433698" w:rsidRDefault="00433698" w:rsidP="00DF3C28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деятельность.</w:t>
      </w:r>
    </w:p>
    <w:p w:rsidR="00433698" w:rsidRDefault="00433698" w:rsidP="00DF3C28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433698" w:rsidRPr="00A02B1C" w:rsidRDefault="00433698" w:rsidP="00DF3C28">
      <w:pPr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02B1C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Образовательная</w:t>
      </w:r>
      <w:r w:rsidRPr="00A02B1C">
        <w:rPr>
          <w:rFonts w:ascii="Times New Roman" w:hAnsi="Times New Roman"/>
          <w:sz w:val="24"/>
          <w:szCs w:val="24"/>
          <w:u w:val="single"/>
          <w:lang w:eastAsia="ru-RU"/>
        </w:rPr>
        <w:t>:</w:t>
      </w:r>
    </w:p>
    <w:p w:rsidR="00433698" w:rsidRPr="00DF3C28" w:rsidRDefault="00433698" w:rsidP="00DF3C28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02B1C">
        <w:rPr>
          <w:rFonts w:ascii="Times New Roman" w:hAnsi="Times New Roman"/>
          <w:sz w:val="24"/>
          <w:szCs w:val="24"/>
          <w:lang w:eastAsia="ru-RU"/>
        </w:rPr>
        <w:t>научить учащихся различ</w:t>
      </w:r>
      <w:r>
        <w:rPr>
          <w:rFonts w:ascii="Times New Roman" w:hAnsi="Times New Roman"/>
          <w:sz w:val="24"/>
          <w:szCs w:val="24"/>
          <w:lang w:eastAsia="ru-RU"/>
        </w:rPr>
        <w:t xml:space="preserve">ать разновидности звучания музыкальных жанров, с их </w:t>
      </w:r>
    </w:p>
    <w:p w:rsidR="00433698" w:rsidRPr="00990570" w:rsidRDefault="00433698" w:rsidP="00DF3C28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тембровой окраской, выразительными возможностями и особенностями.</w:t>
      </w:r>
      <w:r w:rsidRPr="00A02B1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33698" w:rsidRPr="00A02B1C" w:rsidRDefault="00433698" w:rsidP="00DF3C28">
      <w:pPr>
        <w:tabs>
          <w:tab w:val="left" w:pos="4871"/>
        </w:tabs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02B1C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Развивающая</w:t>
      </w:r>
      <w:r w:rsidRPr="00A02B1C">
        <w:rPr>
          <w:rFonts w:ascii="Times New Roman" w:hAnsi="Times New Roman"/>
          <w:sz w:val="24"/>
          <w:szCs w:val="24"/>
          <w:u w:val="single"/>
          <w:lang w:eastAsia="ru-RU"/>
        </w:rPr>
        <w:t xml:space="preserve">: </w:t>
      </w:r>
    </w:p>
    <w:p w:rsidR="00433698" w:rsidRPr="00990570" w:rsidRDefault="00433698" w:rsidP="00DF3C28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02B1C">
        <w:rPr>
          <w:rFonts w:ascii="Times New Roman" w:hAnsi="Times New Roman"/>
          <w:sz w:val="24"/>
          <w:szCs w:val="24"/>
          <w:lang w:eastAsia="ru-RU"/>
        </w:rPr>
        <w:t>развивать твор</w:t>
      </w:r>
      <w:r>
        <w:rPr>
          <w:rFonts w:ascii="Times New Roman" w:hAnsi="Times New Roman"/>
          <w:sz w:val="24"/>
          <w:szCs w:val="24"/>
          <w:lang w:eastAsia="ru-RU"/>
        </w:rPr>
        <w:t xml:space="preserve">ческие музыкальные способности </w:t>
      </w:r>
      <w:r w:rsidRPr="00A02B1C">
        <w:rPr>
          <w:rFonts w:ascii="Times New Roman" w:hAnsi="Times New Roman"/>
          <w:sz w:val="24"/>
          <w:szCs w:val="24"/>
          <w:lang w:eastAsia="ru-RU"/>
        </w:rPr>
        <w:t>через практические умения и навыки в процессе слу</w:t>
      </w:r>
      <w:r>
        <w:rPr>
          <w:rFonts w:ascii="Times New Roman" w:hAnsi="Times New Roman"/>
          <w:sz w:val="24"/>
          <w:szCs w:val="24"/>
          <w:lang w:eastAsia="ru-RU"/>
        </w:rPr>
        <w:t>шания, исполнения</w:t>
      </w:r>
      <w:r w:rsidRPr="00A02B1C">
        <w:rPr>
          <w:rFonts w:ascii="Times New Roman" w:hAnsi="Times New Roman"/>
          <w:sz w:val="24"/>
          <w:szCs w:val="24"/>
          <w:lang w:eastAsia="ru-RU"/>
        </w:rPr>
        <w:t>, движения под м</w:t>
      </w:r>
      <w:r>
        <w:rPr>
          <w:rFonts w:ascii="Times New Roman" w:hAnsi="Times New Roman"/>
          <w:sz w:val="24"/>
          <w:szCs w:val="24"/>
          <w:lang w:eastAsia="ru-RU"/>
        </w:rPr>
        <w:t>узыку,</w:t>
      </w:r>
      <w:r w:rsidRPr="00A02B1C">
        <w:rPr>
          <w:rFonts w:ascii="Times New Roman" w:hAnsi="Times New Roman"/>
          <w:sz w:val="24"/>
          <w:szCs w:val="24"/>
          <w:lang w:eastAsia="ru-RU"/>
        </w:rPr>
        <w:t xml:space="preserve"> её пластическое интонирование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и игре на шумовых музыкальных инструментах</w:t>
      </w:r>
      <w:r w:rsidRPr="00A02B1C">
        <w:rPr>
          <w:rFonts w:ascii="Times New Roman" w:hAnsi="Times New Roman"/>
          <w:sz w:val="24"/>
          <w:szCs w:val="24"/>
          <w:lang w:eastAsia="ru-RU"/>
        </w:rPr>
        <w:t>.</w:t>
      </w:r>
    </w:p>
    <w:p w:rsidR="00433698" w:rsidRPr="00990570" w:rsidRDefault="00433698" w:rsidP="00DF3C28">
      <w:pPr>
        <w:framePr w:hSpace="180" w:wrap="around" w:vAnchor="text" w:hAnchor="text" w:y="1"/>
        <w:suppressOverlap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90570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Воспитательная</w:t>
      </w:r>
      <w:r w:rsidRPr="00990570">
        <w:rPr>
          <w:rFonts w:ascii="Times New Roman" w:hAnsi="Times New Roman"/>
          <w:sz w:val="24"/>
          <w:szCs w:val="24"/>
          <w:u w:val="single"/>
          <w:lang w:eastAsia="ru-RU"/>
        </w:rPr>
        <w:t xml:space="preserve">: </w:t>
      </w:r>
    </w:p>
    <w:p w:rsidR="00433698" w:rsidRPr="00990570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3698" w:rsidRPr="00990570" w:rsidRDefault="00433698" w:rsidP="00DF3C28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291A">
        <w:rPr>
          <w:rFonts w:ascii="Times New Roman" w:hAnsi="Times New Roman"/>
          <w:sz w:val="24"/>
          <w:szCs w:val="24"/>
          <w:lang w:eastAsia="ru-RU"/>
        </w:rPr>
        <w:t>воспитать музыкально - эстетический вкус</w:t>
      </w:r>
      <w:r>
        <w:rPr>
          <w:rFonts w:ascii="Times New Roman" w:hAnsi="Times New Roman"/>
          <w:sz w:val="24"/>
          <w:szCs w:val="24"/>
          <w:lang w:eastAsia="ru-RU"/>
        </w:rPr>
        <w:t>, интерес к исполнительской деятельности.</w:t>
      </w:r>
    </w:p>
    <w:p w:rsidR="00433698" w:rsidRPr="00EC1EB4" w:rsidRDefault="00433698" w:rsidP="00DF3C28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2. </w:t>
      </w:r>
      <w:r w:rsidRPr="00EC1EB4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</w:t>
      </w:r>
      <w:r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EC1EB4">
        <w:rPr>
          <w:rFonts w:ascii="Times New Roman" w:hAnsi="Times New Roman"/>
          <w:b/>
          <w:i/>
          <w:sz w:val="24"/>
          <w:szCs w:val="24"/>
          <w:lang w:eastAsia="ru-RU"/>
        </w:rPr>
        <w:t>Предметные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33698" w:rsidRDefault="00433698" w:rsidP="00DF3C28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A02B1C">
        <w:rPr>
          <w:rFonts w:ascii="Times New Roman" w:hAnsi="Times New Roman"/>
          <w:sz w:val="24"/>
          <w:szCs w:val="24"/>
          <w:lang w:eastAsia="ru-RU"/>
        </w:rPr>
        <w:t>аучатся различать разновиднос</w:t>
      </w:r>
      <w:r>
        <w:rPr>
          <w:rFonts w:ascii="Times New Roman" w:hAnsi="Times New Roman"/>
          <w:sz w:val="24"/>
          <w:szCs w:val="24"/>
          <w:lang w:eastAsia="ru-RU"/>
        </w:rPr>
        <w:t>ти звучания музыкальных жанров;</w:t>
      </w:r>
    </w:p>
    <w:p w:rsidR="00433698" w:rsidRPr="00A02B1C" w:rsidRDefault="00433698" w:rsidP="00DF3C28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Совершенствуют навыки тактических приемов при изучении музыкального искусства</w:t>
      </w:r>
      <w:r w:rsidRPr="00A02B1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433698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94DA0">
        <w:rPr>
          <w:rFonts w:ascii="Times New Roman" w:hAnsi="Times New Roman"/>
          <w:b/>
          <w:i/>
          <w:sz w:val="24"/>
          <w:szCs w:val="24"/>
          <w:lang w:eastAsia="ru-RU"/>
        </w:rPr>
        <w:t>Метапредметные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433698" w:rsidRPr="00A02B1C" w:rsidRDefault="00433698" w:rsidP="00DF3C28">
      <w:pPr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02B1C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Регулятивные УУД:</w:t>
      </w:r>
    </w:p>
    <w:p w:rsidR="00433698" w:rsidRPr="00C96BA4" w:rsidRDefault="00433698" w:rsidP="00DF3C28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Учатся о</w:t>
      </w:r>
      <w:r w:rsidRPr="00DB291A">
        <w:rPr>
          <w:rFonts w:ascii="Times New Roman" w:hAnsi="Times New Roman"/>
          <w:sz w:val="24"/>
          <w:szCs w:val="24"/>
          <w:lang w:eastAsia="ru-RU"/>
        </w:rPr>
        <w:t>пределять тему, цель урока, анализ</w:t>
      </w:r>
      <w:r>
        <w:rPr>
          <w:rFonts w:ascii="Times New Roman" w:hAnsi="Times New Roman"/>
          <w:sz w:val="24"/>
          <w:szCs w:val="24"/>
          <w:lang w:eastAsia="ru-RU"/>
        </w:rPr>
        <w:t>ировать тембровое звучания музыкальных жанров и инструментов;</w:t>
      </w:r>
    </w:p>
    <w:p w:rsidR="00433698" w:rsidRPr="00DB291A" w:rsidRDefault="00433698" w:rsidP="00DF3C28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Учатся о</w:t>
      </w:r>
      <w:r w:rsidRPr="00DB291A">
        <w:rPr>
          <w:rFonts w:ascii="Times New Roman" w:hAnsi="Times New Roman"/>
          <w:sz w:val="24"/>
          <w:szCs w:val="24"/>
          <w:lang w:eastAsia="ru-RU"/>
        </w:rPr>
        <w:t>ценивать учебные действия в со</w:t>
      </w:r>
      <w:r>
        <w:rPr>
          <w:rFonts w:ascii="Times New Roman" w:hAnsi="Times New Roman"/>
          <w:sz w:val="24"/>
          <w:szCs w:val="24"/>
          <w:lang w:eastAsia="ru-RU"/>
        </w:rPr>
        <w:t>ответствии с поставленной целью.</w:t>
      </w:r>
    </w:p>
    <w:p w:rsidR="00433698" w:rsidRPr="00A02B1C" w:rsidRDefault="00433698" w:rsidP="00DF3C28">
      <w:pPr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02B1C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Познавательные УУД:</w:t>
      </w:r>
    </w:p>
    <w:p w:rsidR="00433698" w:rsidRPr="00DB291A" w:rsidRDefault="00433698" w:rsidP="00DF3C28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Учатся </w:t>
      </w:r>
      <w:r w:rsidRPr="00DB291A">
        <w:rPr>
          <w:rFonts w:ascii="Times New Roman" w:hAnsi="Times New Roman"/>
          <w:sz w:val="24"/>
          <w:szCs w:val="24"/>
          <w:lang w:eastAsia="ru-RU"/>
        </w:rPr>
        <w:t>извлекать инфор</w:t>
      </w:r>
      <w:r>
        <w:rPr>
          <w:rFonts w:ascii="Times New Roman" w:hAnsi="Times New Roman"/>
          <w:sz w:val="24"/>
          <w:szCs w:val="24"/>
          <w:lang w:eastAsia="ru-RU"/>
        </w:rPr>
        <w:t>мацию</w:t>
      </w:r>
      <w:r w:rsidRPr="00DB291A">
        <w:rPr>
          <w:rFonts w:ascii="Times New Roman" w:hAnsi="Times New Roman"/>
          <w:sz w:val="24"/>
          <w:szCs w:val="24"/>
          <w:lang w:eastAsia="ru-RU"/>
        </w:rPr>
        <w:t>, выявлять сущность, особеннос</w:t>
      </w:r>
      <w:r>
        <w:rPr>
          <w:rFonts w:ascii="Times New Roman" w:hAnsi="Times New Roman"/>
          <w:sz w:val="24"/>
          <w:szCs w:val="24"/>
          <w:lang w:eastAsia="ru-RU"/>
        </w:rPr>
        <w:t>ти музыкальных понятий</w:t>
      </w:r>
      <w:r w:rsidRPr="00DB291A">
        <w:rPr>
          <w:rFonts w:ascii="Times New Roman" w:hAnsi="Times New Roman"/>
          <w:sz w:val="24"/>
          <w:szCs w:val="24"/>
          <w:lang w:eastAsia="ru-RU"/>
        </w:rPr>
        <w:t>, на основе анализа делать выводы.</w:t>
      </w:r>
    </w:p>
    <w:p w:rsidR="00433698" w:rsidRPr="00A02B1C" w:rsidRDefault="00433698" w:rsidP="00DF3C28">
      <w:pPr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A02B1C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Коммуникативные УУД: </w:t>
      </w:r>
    </w:p>
    <w:p w:rsidR="00433698" w:rsidRPr="00DF3C28" w:rsidRDefault="00433698" w:rsidP="00DF3C28">
      <w:pPr>
        <w:pStyle w:val="ListParagraph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Учатся </w:t>
      </w:r>
      <w:r w:rsidRPr="00DB291A">
        <w:rPr>
          <w:rFonts w:ascii="Times New Roman" w:hAnsi="Times New Roman"/>
          <w:iCs/>
          <w:sz w:val="24"/>
          <w:szCs w:val="24"/>
          <w:lang w:eastAsia="ru-RU"/>
        </w:rPr>
        <w:t xml:space="preserve">оформлять свои мысли в устной форме, участвовать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в </w:t>
      </w:r>
      <w:r w:rsidRPr="00DB291A">
        <w:rPr>
          <w:rFonts w:ascii="Times New Roman" w:hAnsi="Times New Roman"/>
          <w:iCs/>
          <w:sz w:val="24"/>
          <w:szCs w:val="24"/>
          <w:lang w:eastAsia="ru-RU"/>
        </w:rPr>
        <w:t xml:space="preserve">диалоге, слушать и </w:t>
      </w:r>
    </w:p>
    <w:p w:rsidR="00433698" w:rsidRPr="00990570" w:rsidRDefault="00433698" w:rsidP="00DF3C28">
      <w:pPr>
        <w:pStyle w:val="ListParagraph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291A">
        <w:rPr>
          <w:rFonts w:ascii="Times New Roman" w:hAnsi="Times New Roman"/>
          <w:iCs/>
          <w:sz w:val="24"/>
          <w:szCs w:val="24"/>
          <w:lang w:eastAsia="ru-RU"/>
        </w:rPr>
        <w:t>пони</w:t>
      </w:r>
      <w:r>
        <w:rPr>
          <w:rFonts w:ascii="Times New Roman" w:hAnsi="Times New Roman"/>
          <w:iCs/>
          <w:sz w:val="24"/>
          <w:szCs w:val="24"/>
          <w:lang w:eastAsia="ru-RU"/>
        </w:rPr>
        <w:t>мать позицию другого,</w:t>
      </w:r>
      <w:r w:rsidRPr="00DB291A">
        <w:rPr>
          <w:rFonts w:ascii="Times New Roman" w:hAnsi="Times New Roman"/>
          <w:iCs/>
          <w:sz w:val="24"/>
          <w:szCs w:val="24"/>
          <w:lang w:eastAsia="ru-RU"/>
        </w:rPr>
        <w:t xml:space="preserve"> петь и играть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433698" w:rsidRDefault="00433698" w:rsidP="00DF3C28">
      <w:pPr>
        <w:pStyle w:val="ListParagraph"/>
        <w:numPr>
          <w:ilvl w:val="0"/>
          <w:numId w:val="11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0570">
        <w:rPr>
          <w:rFonts w:ascii="Times New Roman" w:hAnsi="Times New Roman"/>
          <w:sz w:val="24"/>
          <w:szCs w:val="24"/>
          <w:lang w:eastAsia="ru-RU"/>
        </w:rPr>
        <w:t>формируют потребность общения с исполнительской культурой.</w:t>
      </w:r>
    </w:p>
    <w:p w:rsidR="00433698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94DA0">
        <w:rPr>
          <w:rFonts w:ascii="Times New Roman" w:hAnsi="Times New Roman"/>
          <w:b/>
          <w:i/>
          <w:sz w:val="24"/>
          <w:szCs w:val="24"/>
          <w:lang w:eastAsia="ru-RU"/>
        </w:rPr>
        <w:t>Личностные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433698" w:rsidRDefault="00433698" w:rsidP="00DF3C28">
      <w:pPr>
        <w:pStyle w:val="ListParagraph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Учатся </w:t>
      </w:r>
      <w:r w:rsidRPr="00A02B1C">
        <w:rPr>
          <w:rFonts w:ascii="Times New Roman" w:hAnsi="Times New Roman"/>
          <w:sz w:val="24"/>
          <w:szCs w:val="24"/>
          <w:lang w:eastAsia="ru-RU"/>
        </w:rPr>
        <w:t xml:space="preserve">выражать своё отношение к прослушанному музыкальному произведению, </w:t>
      </w:r>
    </w:p>
    <w:p w:rsidR="00433698" w:rsidRPr="00A02B1C" w:rsidRDefault="00433698" w:rsidP="00DF3C28">
      <w:pPr>
        <w:pStyle w:val="ListParagraph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B1C">
        <w:rPr>
          <w:rFonts w:ascii="Times New Roman" w:hAnsi="Times New Roman"/>
          <w:sz w:val="24"/>
          <w:szCs w:val="24"/>
          <w:lang w:eastAsia="ru-RU"/>
        </w:rPr>
        <w:t xml:space="preserve">чувства эмоции, опираться на свой личностный имеющийся опыт и использовать его на практике; </w:t>
      </w:r>
    </w:p>
    <w:p w:rsidR="00433698" w:rsidRPr="00990570" w:rsidRDefault="00433698" w:rsidP="00DF3C28">
      <w:pPr>
        <w:pStyle w:val="ListParagraph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формируют потребность общения с исполнительской культурой.</w:t>
      </w:r>
    </w:p>
    <w:p w:rsidR="00433698" w:rsidRPr="00990570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33698" w:rsidRDefault="00433698" w:rsidP="00DF3C28">
      <w:pPr>
        <w:pStyle w:val="ListParagraph"/>
        <w:spacing w:after="160" w:line="259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2542EB">
        <w:rPr>
          <w:rFonts w:ascii="Times New Roman" w:hAnsi="Times New Roman"/>
          <w:b/>
          <w:sz w:val="24"/>
          <w:szCs w:val="24"/>
        </w:rPr>
        <w:t>Основные понятия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жанр, мелодия, пульс, притопы, дирижёр, пешка, шахматная игра.</w:t>
      </w:r>
    </w:p>
    <w:p w:rsidR="00433698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433698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Ресурсы:</w:t>
      </w:r>
      <w:r>
        <w:rPr>
          <w:rFonts w:ascii="Times New Roman" w:hAnsi="Times New Roman"/>
          <w:sz w:val="24"/>
          <w:szCs w:val="24"/>
        </w:rPr>
        <w:t xml:space="preserve"> презентация, шумовые музыкальные инструменты.</w:t>
      </w:r>
    </w:p>
    <w:p w:rsidR="00433698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433698" w:rsidRPr="00D36879" w:rsidRDefault="00433698" w:rsidP="00DF3C28">
      <w:pPr>
        <w:pStyle w:val="ListParagraph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DB291A">
        <w:rPr>
          <w:rFonts w:ascii="Times New Roman" w:hAnsi="Times New Roman"/>
          <w:b/>
          <w:sz w:val="24"/>
          <w:szCs w:val="24"/>
        </w:rPr>
        <w:t>Форма</w:t>
      </w:r>
      <w:r>
        <w:rPr>
          <w:rFonts w:ascii="Times New Roman" w:hAnsi="Times New Roman"/>
          <w:b/>
          <w:sz w:val="24"/>
          <w:szCs w:val="24"/>
        </w:rPr>
        <w:t xml:space="preserve"> организации познавательной деятельности: </w:t>
      </w:r>
      <w:r w:rsidRPr="00D36879">
        <w:rPr>
          <w:rFonts w:ascii="Times New Roman" w:hAnsi="Times New Roman"/>
          <w:sz w:val="24"/>
          <w:szCs w:val="24"/>
        </w:rPr>
        <w:t>фронтальная, индивидуаль</w:t>
      </w:r>
      <w:r>
        <w:rPr>
          <w:rFonts w:ascii="Times New Roman" w:hAnsi="Times New Roman"/>
          <w:sz w:val="24"/>
          <w:szCs w:val="24"/>
        </w:rPr>
        <w:t>ная, групповая.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91431A">
        <w:rPr>
          <w:rFonts w:ascii="Times New Roman" w:hAnsi="Times New Roman"/>
          <w:b/>
          <w:sz w:val="24"/>
          <w:szCs w:val="24"/>
        </w:rPr>
        <w:t>Ход урока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433698" w:rsidRPr="00A57E7B" w:rsidRDefault="00433698" w:rsidP="00DF3C28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A57E7B">
        <w:rPr>
          <w:rFonts w:ascii="Times New Roman" w:hAnsi="Times New Roman"/>
          <w:b/>
          <w:i/>
          <w:sz w:val="24"/>
          <w:szCs w:val="24"/>
        </w:rPr>
        <w:t xml:space="preserve">1. </w:t>
      </w:r>
      <w:r>
        <w:rPr>
          <w:rFonts w:ascii="Times New Roman" w:hAnsi="Times New Roman"/>
          <w:b/>
          <w:i/>
          <w:sz w:val="24"/>
          <w:szCs w:val="24"/>
        </w:rPr>
        <w:t>Организационный этап</w:t>
      </w:r>
    </w:p>
    <w:p w:rsidR="00433698" w:rsidRPr="0017310F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Музыкальное приветствие</w:t>
      </w:r>
    </w:p>
    <w:p w:rsidR="00433698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Pr="00A57E7B">
        <w:rPr>
          <w:rFonts w:ascii="Times New Roman" w:hAnsi="Times New Roman"/>
          <w:b/>
          <w:i/>
          <w:sz w:val="24"/>
          <w:szCs w:val="24"/>
        </w:rPr>
        <w:t>Мотивация</w:t>
      </w:r>
      <w:r>
        <w:rPr>
          <w:rFonts w:ascii="Times New Roman" w:hAnsi="Times New Roman"/>
          <w:b/>
          <w:i/>
          <w:sz w:val="24"/>
          <w:szCs w:val="24"/>
        </w:rPr>
        <w:t xml:space="preserve">  учебной деятельности.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Звучит марш.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E79EB">
        <w:rPr>
          <w:rFonts w:ascii="Times New Roman" w:hAnsi="Times New Roman"/>
          <w:b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Ребята, прислушайтесь. Вы слышите? Что за музыка прозвучала, кто мне подскажет?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E79EB">
        <w:rPr>
          <w:rFonts w:ascii="Times New Roman" w:hAnsi="Times New Roman"/>
          <w:b/>
          <w:sz w:val="24"/>
          <w:szCs w:val="24"/>
          <w:shd w:val="clear" w:color="auto" w:fill="FFFFFF"/>
        </w:rPr>
        <w:t>Дети: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Марш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E79EB">
        <w:rPr>
          <w:rFonts w:ascii="Times New Roman" w:hAnsi="Times New Roman"/>
          <w:b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А как вы догадались? (ответы детей)</w:t>
      </w:r>
    </w:p>
    <w:p w:rsidR="00433698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433698" w:rsidRPr="00A57E7B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3</w:t>
      </w:r>
      <w:r w:rsidRPr="00A57E7B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. Введение в тему</w:t>
      </w:r>
      <w:r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. Постановка цели урока.</w:t>
      </w:r>
    </w:p>
    <w:p w:rsidR="00433698" w:rsidRPr="007C225C" w:rsidRDefault="00433698" w:rsidP="00DF3C28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E79EB">
        <w:rPr>
          <w:rFonts w:ascii="Times New Roman" w:hAnsi="Times New Roman"/>
          <w:b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маршей особый ритм, он чёткий, как будто сердечко отстукивает ритм. А этот ритм в музыке называется ПУЛЬС. (Повторяют хором). Это особенность марша. Давайте покажем под музыку пульс.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Под музыку в класс заходят маршем  Пешка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Пешка</w:t>
      </w:r>
      <w:r>
        <w:rPr>
          <w:rFonts w:ascii="Times New Roman" w:hAnsi="Times New Roman"/>
          <w:sz w:val="24"/>
          <w:szCs w:val="24"/>
        </w:rPr>
        <w:t xml:space="preserve">: Ой, здравствуйте. Я шла в своё королевство и услышала музыку. Она такая ритмичная, что сами ноги привели к вам. Как же называется этот ритм?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Дети: </w:t>
      </w:r>
      <w:r>
        <w:rPr>
          <w:rFonts w:ascii="Times New Roman" w:hAnsi="Times New Roman"/>
          <w:sz w:val="24"/>
          <w:szCs w:val="24"/>
        </w:rPr>
        <w:t>Пульс.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Пешка: </w:t>
      </w:r>
      <w:r>
        <w:rPr>
          <w:rFonts w:ascii="Times New Roman" w:hAnsi="Times New Roman"/>
          <w:sz w:val="24"/>
          <w:szCs w:val="24"/>
        </w:rPr>
        <w:t xml:space="preserve"> А куда  я попала?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На урок музыки?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Пешка</w:t>
      </w:r>
      <w:r>
        <w:rPr>
          <w:rFonts w:ascii="Times New Roman" w:hAnsi="Times New Roman"/>
          <w:sz w:val="24"/>
          <w:szCs w:val="24"/>
        </w:rPr>
        <w:t xml:space="preserve">: Ребята, помогите найти дорогу в моё королевство. Вы знаете, как оно выглядит? 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 w:rsidRPr="0091431A">
        <w:rPr>
          <w:bCs/>
        </w:rPr>
        <w:t>Вся в квадратах – белых, чёрных –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 w:rsidRPr="0091431A">
        <w:rPr>
          <w:bCs/>
        </w:rPr>
        <w:t>Деревянная доска,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 w:rsidRPr="0091431A">
        <w:rPr>
          <w:bCs/>
        </w:rPr>
        <w:t>А ряды фигур точёных –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 w:rsidRPr="0091431A">
        <w:rPr>
          <w:bCs/>
        </w:rPr>
        <w:t>Деревянные войска.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/>
          <w:bCs/>
        </w:rPr>
        <w:t xml:space="preserve">        </w:t>
      </w:r>
      <w:r>
        <w:rPr>
          <w:bCs/>
        </w:rPr>
        <w:t xml:space="preserve"> </w:t>
      </w:r>
      <w:r w:rsidRPr="0091431A">
        <w:rPr>
          <w:bCs/>
        </w:rPr>
        <w:t xml:space="preserve">Люди их передвигают, </w:t>
      </w: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И внимательно играют.</w:t>
      </w:r>
    </w:p>
    <w:p w:rsidR="00433698" w:rsidRPr="0091431A" w:rsidRDefault="00433698" w:rsidP="00DF3C28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Как же эта игра, моё королевство, называется?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Шахматы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Молодцы.  Вы знаете  королевство Шахмат?! А кто хоть раз побывал в нём и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пробовал играть в эту удивительную игру?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Она на самом деле </w:t>
      </w:r>
      <w:r w:rsidRPr="00643210">
        <w:rPr>
          <w:rFonts w:ascii="Times New Roman" w:hAnsi="Times New Roman"/>
          <w:b/>
          <w:sz w:val="24"/>
          <w:szCs w:val="24"/>
        </w:rPr>
        <w:t>удивительная</w:t>
      </w:r>
      <w:r>
        <w:rPr>
          <w:rFonts w:ascii="Times New Roman" w:hAnsi="Times New Roman"/>
          <w:sz w:val="24"/>
          <w:szCs w:val="24"/>
        </w:rPr>
        <w:t xml:space="preserve">,  а </w:t>
      </w:r>
      <w:r w:rsidRPr="001D7ED8">
        <w:rPr>
          <w:rFonts w:ascii="Times New Roman" w:hAnsi="Times New Roman"/>
          <w:sz w:val="24"/>
          <w:szCs w:val="24"/>
        </w:rPr>
        <w:t>почему</w:t>
      </w:r>
      <w:r>
        <w:rPr>
          <w:rFonts w:ascii="Times New Roman" w:hAnsi="Times New Roman"/>
          <w:sz w:val="24"/>
          <w:szCs w:val="24"/>
        </w:rPr>
        <w:t xml:space="preserve">, вы мне ответите, посмотрев фильм об этом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королевстве.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433698" w:rsidRPr="00A57E7B" w:rsidRDefault="00433698" w:rsidP="00DF3C28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Открытие новых знаний</w:t>
      </w:r>
    </w:p>
    <w:p w:rsidR="00433698" w:rsidRDefault="00433698" w:rsidP="00DF3C28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(фрагмент из м/ф сказки «Шахматное королевство»)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так что удивительного вы заметили? (ответы детей)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43210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Да, это воинственное, и в тоже время, музыкальное королевство. На каких музыкал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ных инструментах играют шахматные герои?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FF0000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Пешка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Какие же вы молодцы! Разрешите с вами познакомиться.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E79EB">
        <w:rPr>
          <w:rFonts w:ascii="Times New Roman" w:hAnsi="Times New Roman"/>
          <w:sz w:val="24"/>
          <w:szCs w:val="24"/>
        </w:rPr>
        <w:t xml:space="preserve">Пешка, маленький солдат, 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Лишь команды ждет, 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Чтоб с квадрата на квадрат, 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Отправиться вперед. 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b/>
          <w:sz w:val="24"/>
          <w:szCs w:val="24"/>
        </w:rPr>
        <w:t>Учитель:</w:t>
      </w:r>
      <w:r w:rsidRPr="000E79EB">
        <w:rPr>
          <w:rFonts w:ascii="Times New Roman" w:hAnsi="Times New Roman"/>
          <w:sz w:val="24"/>
          <w:szCs w:val="24"/>
        </w:rPr>
        <w:t xml:space="preserve"> Первым ходом можно ей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sz w:val="24"/>
          <w:szCs w:val="24"/>
        </w:rPr>
        <w:t>Сделать шаг двойной.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sz w:val="24"/>
          <w:szCs w:val="24"/>
        </w:rPr>
        <w:t>А потом — вперед, вперед,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sz w:val="24"/>
          <w:szCs w:val="24"/>
        </w:rPr>
        <w:t>За шажком шажок.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sz w:val="24"/>
          <w:szCs w:val="24"/>
        </w:rPr>
        <w:t>Ну а как же Пешка бьет?</w:t>
      </w:r>
    </w:p>
    <w:p w:rsidR="00433698" w:rsidRPr="000E79EB" w:rsidRDefault="00433698" w:rsidP="00DF3C28">
      <w:pPr>
        <w:pStyle w:val="NoSpacing"/>
        <w:tabs>
          <w:tab w:val="left" w:pos="3144"/>
        </w:tabs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Пешка</w:t>
      </w:r>
      <w:r w:rsidRPr="000E79EB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79EB">
        <w:rPr>
          <w:rFonts w:ascii="Times New Roman" w:hAnsi="Times New Roman"/>
          <w:sz w:val="24"/>
          <w:szCs w:val="24"/>
        </w:rPr>
        <w:t>Бьет наискосок.</w:t>
      </w:r>
      <w:r w:rsidRPr="000E79EB">
        <w:rPr>
          <w:rFonts w:ascii="Times New Roman" w:hAnsi="Times New Roman"/>
          <w:sz w:val="24"/>
          <w:szCs w:val="24"/>
        </w:rPr>
        <w:tab/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0E79EB">
        <w:rPr>
          <w:rFonts w:ascii="Times New Roman" w:hAnsi="Times New Roman"/>
          <w:sz w:val="24"/>
          <w:szCs w:val="24"/>
        </w:rPr>
        <w:t>Всю доску пройти должна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0E79EB">
        <w:rPr>
          <w:rFonts w:ascii="Times New Roman" w:hAnsi="Times New Roman"/>
          <w:sz w:val="24"/>
          <w:szCs w:val="24"/>
        </w:rPr>
        <w:t>Пешка до конца. —</w:t>
      </w:r>
    </w:p>
    <w:p w:rsidR="00433698" w:rsidRPr="000E79E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0E79EB">
        <w:rPr>
          <w:rFonts w:ascii="Times New Roman" w:hAnsi="Times New Roman"/>
          <w:sz w:val="24"/>
          <w:szCs w:val="24"/>
        </w:rPr>
        <w:t xml:space="preserve"> Превратится там она,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0E79EB">
        <w:rPr>
          <w:rFonts w:ascii="Times New Roman" w:hAnsi="Times New Roman"/>
          <w:sz w:val="24"/>
          <w:szCs w:val="24"/>
        </w:rPr>
        <w:t>В генерала, не в бойца.</w:t>
      </w:r>
    </w:p>
    <w:p w:rsidR="00433698" w:rsidRPr="00A57E7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Учитель:</w:t>
      </w:r>
      <w:r w:rsidRPr="00EC0A4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Ну, если наша гостья может стать королём, то мы сможем помочь вам, уважаемая Пешка, правда ребята? </w:t>
      </w:r>
    </w:p>
    <w:p w:rsidR="00433698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433698" w:rsidRPr="00A57E7B" w:rsidRDefault="00433698" w:rsidP="00DF3C28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5</w:t>
      </w:r>
      <w:r w:rsidRPr="00A57E7B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Первичная проверка понимания</w:t>
      </w:r>
    </w:p>
    <w:p w:rsidR="00433698" w:rsidRDefault="00433698" w:rsidP="00DF3C28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Пешка</w:t>
      </w:r>
      <w:r w:rsidRPr="000E79E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6772">
        <w:rPr>
          <w:rFonts w:ascii="Times New Roman" w:hAnsi="Times New Roman"/>
          <w:sz w:val="24"/>
          <w:szCs w:val="24"/>
        </w:rPr>
        <w:t>Я очень рада, что попала именно к вам</w:t>
      </w:r>
      <w:r>
        <w:rPr>
          <w:rFonts w:ascii="Times New Roman" w:hAnsi="Times New Roman"/>
          <w:sz w:val="24"/>
          <w:szCs w:val="24"/>
        </w:rPr>
        <w:t xml:space="preserve">. Я люблю музыку, но не всё о ней знаю.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Вот мне бы хотелось узнать, к</w:t>
      </w:r>
      <w:r w:rsidRPr="00F06ECE">
        <w:rPr>
          <w:rFonts w:ascii="Times New Roman" w:hAnsi="Times New Roman"/>
          <w:sz w:val="24"/>
          <w:szCs w:val="24"/>
        </w:rPr>
        <w:t>ак назы</w:t>
      </w:r>
      <w:r>
        <w:rPr>
          <w:rFonts w:ascii="Times New Roman" w:hAnsi="Times New Roman"/>
          <w:sz w:val="24"/>
          <w:szCs w:val="24"/>
        </w:rPr>
        <w:t>вается танец-песня, который исполняется в кругу.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Дети: </w:t>
      </w:r>
      <w:r>
        <w:rPr>
          <w:rFonts w:ascii="Times New Roman" w:hAnsi="Times New Roman"/>
          <w:sz w:val="24"/>
          <w:szCs w:val="24"/>
        </w:rPr>
        <w:t xml:space="preserve">Хоровод.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sz w:val="24"/>
          <w:szCs w:val="24"/>
        </w:rPr>
        <w:t>Мы исполним для вас, уважаемая Пешка</w:t>
      </w:r>
      <w:r w:rsidRPr="000E79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самую известную в нашей стране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хороводную песню.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</w:p>
    <w:p w:rsidR="00433698" w:rsidRDefault="00433698" w:rsidP="00DF3C28">
      <w:pPr>
        <w:jc w:val="both"/>
        <w:rPr>
          <w:rFonts w:ascii="Times New Roman" w:hAnsi="Times New Roman"/>
          <w:b/>
          <w:sz w:val="24"/>
          <w:szCs w:val="24"/>
        </w:rPr>
      </w:pPr>
      <w:r w:rsidRPr="004D2473">
        <w:rPr>
          <w:rFonts w:ascii="Times New Roman" w:hAnsi="Times New Roman"/>
          <w:b/>
          <w:sz w:val="24"/>
          <w:szCs w:val="24"/>
        </w:rPr>
        <w:t>♫  Распевание:  «Во поле берёза стояла» (исполнение в хороводе).</w:t>
      </w:r>
    </w:p>
    <w:p w:rsidR="00433698" w:rsidRPr="004D2473" w:rsidRDefault="00433698" w:rsidP="00DF3C28">
      <w:pPr>
        <w:jc w:val="both"/>
        <w:rPr>
          <w:rFonts w:ascii="Times New Roman" w:hAnsi="Times New Roman"/>
          <w:b/>
          <w:sz w:val="24"/>
          <w:szCs w:val="24"/>
        </w:rPr>
      </w:pP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 w:rsidRPr="000E79EB">
        <w:rPr>
          <w:rFonts w:ascii="Times New Roman" w:hAnsi="Times New Roman"/>
          <w:b/>
          <w:sz w:val="24"/>
          <w:szCs w:val="24"/>
        </w:rPr>
        <w:t>Пешка 2: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Молодцы, а вот я хожу только вперёд, по кругу не получается.</w:t>
      </w:r>
    </w:p>
    <w:p w:rsidR="00433698" w:rsidRPr="00EC0A4E" w:rsidRDefault="00433698" w:rsidP="00DF3C28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 w:rsidRPr="00EC0A4E">
        <w:rPr>
          <w:rFonts w:ascii="Times New Roman" w:hAnsi="Times New Roman"/>
          <w:b/>
          <w:color w:val="333333"/>
          <w:sz w:val="24"/>
          <w:szCs w:val="24"/>
        </w:rPr>
        <w:t>Учитель: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</w:rPr>
        <w:t xml:space="preserve">Ну, тогда  мы приглашаем вас, уважаемая Пешка, в Музыкальное королевство,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где живут весёлые нотки.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33698" w:rsidRPr="004D2473" w:rsidRDefault="00433698" w:rsidP="00DF3C28">
      <w:pPr>
        <w:pStyle w:val="NoSpacing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♫ </w:t>
      </w:r>
      <w:r w:rsidRPr="004D2473">
        <w:rPr>
          <w:rFonts w:ascii="Times New Roman" w:hAnsi="Times New Roman"/>
          <w:b/>
          <w:color w:val="333333"/>
          <w:sz w:val="24"/>
          <w:szCs w:val="24"/>
        </w:rPr>
        <w:t>Исполнение песни «Весёлые нотки»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 w:rsidRPr="00EC0A4E">
        <w:rPr>
          <w:rFonts w:ascii="Times New Roman" w:hAnsi="Times New Roman"/>
          <w:b/>
          <w:color w:val="333333"/>
          <w:sz w:val="24"/>
          <w:szCs w:val="24"/>
        </w:rPr>
        <w:t>Учитель:</w:t>
      </w:r>
      <w:r>
        <w:rPr>
          <w:rFonts w:ascii="Times New Roman" w:hAnsi="Times New Roman"/>
          <w:color w:val="333333"/>
          <w:sz w:val="24"/>
          <w:szCs w:val="24"/>
        </w:rPr>
        <w:t xml:space="preserve"> Кто мне назовет жанр, который мы сейчас с вами исполнили?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Дети: </w:t>
      </w:r>
      <w:r>
        <w:rPr>
          <w:rFonts w:ascii="Times New Roman" w:hAnsi="Times New Roman"/>
          <w:color w:val="333333"/>
          <w:sz w:val="24"/>
          <w:szCs w:val="24"/>
        </w:rPr>
        <w:t>Песня.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Учитель: </w:t>
      </w:r>
      <w:r>
        <w:rPr>
          <w:rFonts w:ascii="Times New Roman" w:hAnsi="Times New Roman"/>
          <w:color w:val="333333"/>
          <w:sz w:val="24"/>
          <w:szCs w:val="24"/>
        </w:rPr>
        <w:t xml:space="preserve">Это самый любимый жанр детей. Песня сплачивает людей, может и развеселить,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и заставить призадуматься. А по какой особенности мы можем узнать песню?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Дети:</w:t>
      </w:r>
      <w:r>
        <w:rPr>
          <w:rFonts w:ascii="Times New Roman" w:hAnsi="Times New Roman"/>
          <w:color w:val="333333"/>
          <w:sz w:val="24"/>
          <w:szCs w:val="24"/>
        </w:rPr>
        <w:t xml:space="preserve"> Мелодия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Учитель: </w:t>
      </w:r>
      <w:r>
        <w:rPr>
          <w:rFonts w:ascii="Times New Roman" w:hAnsi="Times New Roman"/>
          <w:color w:val="333333"/>
          <w:sz w:val="24"/>
          <w:szCs w:val="24"/>
        </w:rPr>
        <w:t xml:space="preserve">Мы послушаем инструментальную музыку «Сладкая грёза», которую написал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Композитор (на слайде портрет композитора).   Подскажите, как его зовут?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Эту пьесу исполнят инструменты, которые вам знакомы.  Они «пропоют»  нам замечательную мелодию.  а вы постарайтесь услышать её и покажите мелодическую линию рукой. Сначала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девочки, потом мальчики, затем вместе. Я вам помогу.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33698" w:rsidRDefault="00433698" w:rsidP="00DF3C28">
      <w:pPr>
        <w:pStyle w:val="NoSpacing"/>
        <w:jc w:val="both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♫ </w:t>
      </w:r>
      <w:r>
        <w:rPr>
          <w:rFonts w:ascii="Times New Roman" w:hAnsi="Times New Roman"/>
          <w:b/>
          <w:color w:val="333333"/>
          <w:sz w:val="24"/>
          <w:szCs w:val="24"/>
        </w:rPr>
        <w:t>Слушание «Сладкая грёза» П.И.Чайковского</w:t>
      </w:r>
    </w:p>
    <w:p w:rsidR="00433698" w:rsidRPr="00115246" w:rsidRDefault="00433698" w:rsidP="00DF3C28">
      <w:pPr>
        <w:pStyle w:val="NoSpacing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Пешка: </w:t>
      </w:r>
      <w:r>
        <w:rPr>
          <w:rFonts w:ascii="Times New Roman" w:hAnsi="Times New Roman"/>
          <w:color w:val="333333"/>
          <w:sz w:val="24"/>
          <w:szCs w:val="24"/>
        </w:rPr>
        <w:t xml:space="preserve">Ребята, а как называется инструмент, который так красиво «пропел» мелодию у 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девочек?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Дети: </w:t>
      </w:r>
      <w:r>
        <w:rPr>
          <w:rFonts w:ascii="Times New Roman" w:hAnsi="Times New Roman"/>
          <w:color w:val="333333"/>
          <w:sz w:val="24"/>
          <w:szCs w:val="24"/>
        </w:rPr>
        <w:t>Скрипка.</w:t>
      </w:r>
    </w:p>
    <w:p w:rsidR="00433698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Пешка: </w:t>
      </w:r>
      <w:r>
        <w:rPr>
          <w:rFonts w:ascii="Times New Roman" w:hAnsi="Times New Roman"/>
          <w:color w:val="333333"/>
          <w:sz w:val="24"/>
          <w:szCs w:val="24"/>
        </w:rPr>
        <w:t>А кто мне назовет инструмент, напевающий мелодию с мальчиками?</w:t>
      </w:r>
    </w:p>
    <w:p w:rsidR="00433698" w:rsidRPr="00115246" w:rsidRDefault="00433698" w:rsidP="00DF3C28">
      <w:pPr>
        <w:pStyle w:val="NoSpacing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Дети: </w:t>
      </w:r>
      <w:r>
        <w:rPr>
          <w:rFonts w:ascii="Times New Roman" w:hAnsi="Times New Roman"/>
          <w:color w:val="333333"/>
          <w:sz w:val="24"/>
          <w:szCs w:val="24"/>
        </w:rPr>
        <w:t xml:space="preserve">Виолончель.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 w:rsidRPr="00EC0A4E">
        <w:rPr>
          <w:b/>
        </w:rPr>
        <w:t>Учитель:</w:t>
      </w:r>
      <w:r>
        <w:t xml:space="preserve"> Какая любознательная наша гостья.   Я слышала, что Пешка любит звучание </w:t>
      </w:r>
    </w:p>
    <w:p w:rsidR="00433698" w:rsidRPr="00F06ECE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музыкальных инструментов, а как они называются, не знает. Поможем ей разобраться? 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Пешка: </w:t>
      </w:r>
      <w:r w:rsidRPr="00F06E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 приготовила для вас з</w:t>
      </w:r>
      <w:r w:rsidRPr="00F06ECE">
        <w:rPr>
          <w:rFonts w:ascii="Times New Roman" w:hAnsi="Times New Roman"/>
          <w:sz w:val="24"/>
          <w:szCs w:val="24"/>
        </w:rPr>
        <w:t>агадки про музыкальные инструменты</w:t>
      </w:r>
      <w:r>
        <w:rPr>
          <w:rFonts w:ascii="Times New Roman" w:hAnsi="Times New Roman"/>
          <w:sz w:val="24"/>
          <w:szCs w:val="24"/>
        </w:rPr>
        <w:t xml:space="preserve">, вы их внимательно </w:t>
      </w:r>
    </w:p>
    <w:p w:rsidR="00433698" w:rsidRPr="00F06ECE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послушайте и хором, в конце загадки, назовите их:</w:t>
      </w:r>
    </w:p>
    <w:p w:rsidR="00433698" w:rsidRDefault="00433698" w:rsidP="00DF3C28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 xml:space="preserve">Как будто девушка запела,    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И в зале словно посветлело.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Скользит мелодия так гибко.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Затихло все: играет...</w:t>
      </w:r>
    </w:p>
    <w:p w:rsidR="00433698" w:rsidRPr="00F06ECE" w:rsidRDefault="00433698" w:rsidP="00DF3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Три струны, играет звонко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Инструмент тот — «треуголка».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Поскорее узнавай-ка,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Что же это?</w:t>
      </w:r>
    </w:p>
    <w:p w:rsidR="00433698" w:rsidRPr="00A13583" w:rsidRDefault="00433698" w:rsidP="00DF3C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Со мной в поход легко идти,</w:t>
      </w:r>
      <w:r w:rsidRPr="00F06EC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Со мною весело в пути,</w:t>
      </w:r>
      <w:r w:rsidRPr="00F06EC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И я крикун, и я буян,</w:t>
      </w:r>
      <w:r w:rsidRPr="00F06EC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06EC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</w:t>
      </w:r>
      <w:r w:rsidRPr="00F06ECE">
        <w:rPr>
          <w:rFonts w:ascii="Times New Roman" w:hAnsi="Times New Roman"/>
          <w:sz w:val="24"/>
          <w:szCs w:val="24"/>
          <w:shd w:val="clear" w:color="auto" w:fill="FFFFFF"/>
        </w:rPr>
        <w:t>Я звонкий, круглый...</w:t>
      </w:r>
    </w:p>
    <w:p w:rsidR="00433698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Пешка: </w:t>
      </w:r>
      <w:r>
        <w:rPr>
          <w:rFonts w:ascii="Times New Roman" w:hAnsi="Times New Roman"/>
          <w:sz w:val="24"/>
          <w:szCs w:val="24"/>
        </w:rPr>
        <w:t xml:space="preserve">Спасибо, ребята! Поднимете руки, кто узнал все инструменты? Молодцы! </w:t>
      </w: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Учитель: </w:t>
      </w:r>
      <w:r>
        <w:rPr>
          <w:color w:val="000000"/>
        </w:rPr>
        <w:t xml:space="preserve">Потрудились мы на славу. Пора и отдохнуть. Приглашаю на Музыкальную </w:t>
      </w: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переменку.</w:t>
      </w: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433698" w:rsidRPr="004D2473" w:rsidRDefault="00433698" w:rsidP="00DF3C28">
      <w:pPr>
        <w:pStyle w:val="NormalWeb"/>
        <w:spacing w:before="0" w:beforeAutospacing="0" w:after="0" w:afterAutospacing="0"/>
        <w:jc w:val="both"/>
        <w:rPr>
          <w:b/>
          <w:color w:val="000000"/>
        </w:rPr>
      </w:pPr>
      <w:r w:rsidRPr="004D2473">
        <w:rPr>
          <w:b/>
          <w:color w:val="000000"/>
        </w:rPr>
        <w:t>♫  Физминутка «Итальянская полька»</w:t>
      </w:r>
    </w:p>
    <w:p w:rsidR="00433698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433698" w:rsidRPr="003743C5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Пешка</w:t>
      </w:r>
      <w:r w:rsidRPr="003743C5">
        <w:rPr>
          <w:b/>
          <w:color w:val="000000"/>
        </w:rPr>
        <w:t xml:space="preserve">: </w:t>
      </w:r>
      <w:r w:rsidRPr="003743C5">
        <w:rPr>
          <w:color w:val="000000"/>
        </w:rPr>
        <w:t xml:space="preserve">А что мы сейчас делали? </w:t>
      </w:r>
    </w:p>
    <w:p w:rsidR="00433698" w:rsidRPr="003743C5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3743C5">
        <w:rPr>
          <w:b/>
          <w:color w:val="000000"/>
        </w:rPr>
        <w:t>Дети:</w:t>
      </w:r>
      <w:r w:rsidRPr="003743C5">
        <w:rPr>
          <w:color w:val="000000"/>
        </w:rPr>
        <w:t xml:space="preserve"> танцевали.</w:t>
      </w:r>
    </w:p>
    <w:p w:rsidR="00433698" w:rsidRPr="003743C5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3743C5">
        <w:rPr>
          <w:b/>
          <w:color w:val="000000"/>
        </w:rPr>
        <w:t xml:space="preserve">Учитель: </w:t>
      </w:r>
      <w:r w:rsidRPr="003743C5">
        <w:rPr>
          <w:color w:val="000000"/>
        </w:rPr>
        <w:t xml:space="preserve">Как называется музыкальный жанр,  который танцуют? </w:t>
      </w:r>
    </w:p>
    <w:p w:rsidR="00433698" w:rsidRPr="003743C5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3743C5">
        <w:rPr>
          <w:b/>
          <w:color w:val="000000"/>
        </w:rPr>
        <w:t xml:space="preserve">Дети: </w:t>
      </w:r>
      <w:r w:rsidRPr="003743C5">
        <w:rPr>
          <w:color w:val="000000"/>
        </w:rPr>
        <w:t xml:space="preserve">Танец. </w:t>
      </w:r>
    </w:p>
    <w:p w:rsidR="00433698" w:rsidRDefault="00433698" w:rsidP="00DF3C2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743C5">
        <w:rPr>
          <w:rFonts w:ascii="Times New Roman" w:hAnsi="Times New Roman"/>
          <w:b/>
          <w:color w:val="000000"/>
          <w:sz w:val="24"/>
          <w:szCs w:val="24"/>
        </w:rPr>
        <w:t xml:space="preserve">Учитель: </w:t>
      </w:r>
      <w:r w:rsidRPr="003743C5">
        <w:rPr>
          <w:rFonts w:ascii="Times New Roman" w:hAnsi="Times New Roman"/>
          <w:color w:val="000000"/>
          <w:sz w:val="24"/>
          <w:szCs w:val="24"/>
        </w:rPr>
        <w:t xml:space="preserve">У танца тоже есть своя особенность, которая приглашает нас пуститься в пляс. Это ПРИТОПЫ. </w:t>
      </w:r>
      <w:r>
        <w:rPr>
          <w:rFonts w:ascii="Times New Roman" w:hAnsi="Times New Roman"/>
          <w:color w:val="000000"/>
          <w:sz w:val="24"/>
          <w:szCs w:val="24"/>
        </w:rPr>
        <w:t>Мы их дружно показали во время физминутки. А сейчас их исполним с помощью шумовых инструментов.</w:t>
      </w:r>
    </w:p>
    <w:p w:rsidR="00433698" w:rsidRPr="003743C5" w:rsidRDefault="00433698" w:rsidP="00DF3C28">
      <w:pPr>
        <w:jc w:val="both"/>
        <w:rPr>
          <w:rFonts w:ascii="Times New Roman" w:hAnsi="Times New Roman"/>
          <w:sz w:val="24"/>
          <w:szCs w:val="24"/>
        </w:rPr>
      </w:pPr>
      <w:r w:rsidRPr="003743C5"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sz w:val="24"/>
          <w:szCs w:val="24"/>
        </w:rPr>
        <w:t>Мы приглашаем вас, уважаемая П</w:t>
      </w:r>
      <w:r w:rsidRPr="003743C5">
        <w:rPr>
          <w:rFonts w:ascii="Times New Roman" w:hAnsi="Times New Roman"/>
          <w:sz w:val="24"/>
          <w:szCs w:val="24"/>
        </w:rPr>
        <w:t>ешка, присоединиться к нашему  оркестру.</w:t>
      </w:r>
    </w:p>
    <w:p w:rsidR="00433698" w:rsidRPr="003743C5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433698" w:rsidRPr="004D2473" w:rsidRDefault="00433698" w:rsidP="00DF3C28">
      <w:pPr>
        <w:pStyle w:val="NormalWeb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♫ </w:t>
      </w:r>
      <w:r w:rsidRPr="004D2473">
        <w:rPr>
          <w:b/>
          <w:color w:val="000000"/>
        </w:rPr>
        <w:t>Шумовой оркестр «На горе-то калина»</w:t>
      </w:r>
    </w:p>
    <w:p w:rsidR="00433698" w:rsidRPr="00DA4243" w:rsidRDefault="00433698" w:rsidP="00DF3C2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 w:rsidRPr="00A7396B">
        <w:rPr>
          <w:b/>
        </w:rPr>
        <w:t xml:space="preserve">Учитель: </w:t>
      </w:r>
      <w:r w:rsidRPr="00A7396B">
        <w:t>Молодцы!</w:t>
      </w:r>
      <w:r>
        <w:t xml:space="preserve"> Давайте поаплодируем!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 xml:space="preserve">Пешка: </w:t>
      </w:r>
      <w:r w:rsidRPr="00DA4243">
        <w:t>Замечательные</w:t>
      </w:r>
      <w:r>
        <w:t xml:space="preserve"> Притопы получились у вас в исполнении разных инструментов.  А вы можете рассказать маме или друзьям об особенностях каждого музыкального жанра? А мне можете рассказать?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433698" w:rsidRPr="00DF3C28" w:rsidRDefault="00433698" w:rsidP="00DF3C28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6</w:t>
      </w:r>
      <w:r w:rsidRPr="00A57E7B">
        <w:rPr>
          <w:rFonts w:ascii="Times New Roman" w:hAnsi="Times New Roman"/>
          <w:b/>
          <w:i/>
          <w:color w:val="000000"/>
          <w:sz w:val="24"/>
          <w:szCs w:val="24"/>
        </w:rPr>
        <w:t>. Закрепление и самопроверка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Учитель:</w:t>
      </w:r>
      <w:r>
        <w:t xml:space="preserve"> Ну, давайте попробуем.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>- Какая особенность у марша, которая помогает нам ритмично маршировать?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>- А что есть такое у танца, от чего мы начинаем двигаться, пританцовывать?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>- А как называется Душа всей музыки, она особенность у песни?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Пешка:</w:t>
      </w:r>
      <w:r>
        <w:t xml:space="preserve">   Спасибо, ребята. С вами было очень весело! Я многое узнала о музыке и расскажу своим друзьям, пешкам.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>- А вы можете рассказать о том. Что узнали на уроке своим друзьям?</w:t>
      </w:r>
    </w:p>
    <w:p w:rsidR="00433698" w:rsidRPr="006228D5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 И в знак благодарности друг другу давайте исполним замечательную песню </w:t>
      </w:r>
      <w:r w:rsidRPr="00A7396B">
        <w:t> </w:t>
      </w:r>
      <w:r w:rsidRPr="00A7396B">
        <w:rPr>
          <w:i/>
          <w:iCs/>
          <w:bdr w:val="none" w:sz="0" w:space="0" w:color="auto" w:frame="1"/>
        </w:rPr>
        <w:t>«</w:t>
      </w:r>
      <w:r w:rsidRPr="00A7396B">
        <w:rPr>
          <w:rStyle w:val="Strong"/>
          <w:i/>
          <w:iCs/>
          <w:bdr w:val="none" w:sz="0" w:space="0" w:color="auto" w:frame="1"/>
        </w:rPr>
        <w:t>Шахматная страна</w:t>
      </w:r>
      <w:r w:rsidRPr="00A7396B">
        <w:rPr>
          <w:i/>
          <w:iCs/>
          <w:bdr w:val="none" w:sz="0" w:space="0" w:color="auto" w:frame="1"/>
        </w:rPr>
        <w:t>»</w:t>
      </w:r>
      <w:r>
        <w:t>.</w:t>
      </w:r>
      <w:r w:rsidRPr="00A7396B">
        <w:t xml:space="preserve"> </w:t>
      </w:r>
    </w:p>
    <w:p w:rsidR="00433698" w:rsidRPr="00A7396B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7396B">
        <w:rPr>
          <w:sz w:val="22"/>
          <w:szCs w:val="22"/>
        </w:rPr>
        <w:t>1. Будет когда нибудь</w:t>
      </w:r>
      <w:r>
        <w:rPr>
          <w:sz w:val="22"/>
          <w:szCs w:val="22"/>
        </w:rPr>
        <w:t>,</w:t>
      </w:r>
      <w:r w:rsidRPr="00A7396B">
        <w:rPr>
          <w:sz w:val="22"/>
          <w:szCs w:val="22"/>
        </w:rPr>
        <w:t xml:space="preserve"> поверьте</w:t>
      </w:r>
      <w:r>
        <w:rPr>
          <w:sz w:val="22"/>
          <w:szCs w:val="22"/>
        </w:rPr>
        <w:t>,</w:t>
      </w:r>
      <w:r w:rsidRPr="00A7396B">
        <w:rPr>
          <w:sz w:val="22"/>
          <w:szCs w:val="22"/>
        </w:rPr>
        <w:t> </w:t>
      </w:r>
      <w:r w:rsidRPr="00A7396B">
        <w:rPr>
          <w:rStyle w:val="Strong"/>
          <w:sz w:val="22"/>
          <w:szCs w:val="22"/>
          <w:bdr w:val="none" w:sz="0" w:space="0" w:color="auto" w:frame="1"/>
        </w:rPr>
        <w:t>шахматная страна</w:t>
      </w:r>
      <w:r w:rsidRPr="00A7396B">
        <w:rPr>
          <w:sz w:val="22"/>
          <w:szCs w:val="22"/>
        </w:rPr>
        <w:t xml:space="preserve">. </w:t>
      </w:r>
    </w:p>
    <w:p w:rsidR="00433698" w:rsidRPr="00A7396B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A7396B">
        <w:rPr>
          <w:sz w:val="22"/>
          <w:szCs w:val="22"/>
        </w:rPr>
        <w:t xml:space="preserve">Всяких резных фигур и пешек эта страна полна. </w:t>
      </w:r>
    </w:p>
    <w:p w:rsidR="00433698" w:rsidRPr="00A7396B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A7396B">
        <w:rPr>
          <w:sz w:val="22"/>
          <w:szCs w:val="22"/>
        </w:rPr>
        <w:t>Вдруг посетит нас вдохновенье, </w:t>
      </w:r>
      <w:r w:rsidRPr="00A7396B">
        <w:rPr>
          <w:rStyle w:val="Strong"/>
          <w:sz w:val="22"/>
          <w:szCs w:val="22"/>
          <w:bdr w:val="none" w:sz="0" w:space="0" w:color="auto" w:frame="1"/>
        </w:rPr>
        <w:t>шахматы оживут</w:t>
      </w:r>
      <w:r w:rsidRPr="00A7396B">
        <w:rPr>
          <w:sz w:val="22"/>
          <w:szCs w:val="22"/>
        </w:rPr>
        <w:t>.</w:t>
      </w:r>
    </w:p>
    <w:p w:rsidR="00433698" w:rsidRPr="00A7396B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7396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A7396B">
        <w:rPr>
          <w:sz w:val="22"/>
          <w:szCs w:val="22"/>
        </w:rPr>
        <w:t>Ждёт здесь кого-то пораженье, победа, успех придут.</w:t>
      </w:r>
    </w:p>
    <w:p w:rsidR="00433698" w:rsidRPr="00A7396B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7396B">
        <w:rPr>
          <w:sz w:val="22"/>
          <w:szCs w:val="22"/>
          <w:u w:val="single"/>
          <w:bdr w:val="none" w:sz="0" w:space="0" w:color="auto" w:frame="1"/>
        </w:rPr>
        <w:t>Припев</w:t>
      </w:r>
      <w:r w:rsidRPr="00A7396B">
        <w:rPr>
          <w:sz w:val="22"/>
          <w:szCs w:val="22"/>
        </w:rPr>
        <w:t>: </w:t>
      </w:r>
      <w:r w:rsidRPr="00A7396B">
        <w:rPr>
          <w:rStyle w:val="Strong"/>
          <w:sz w:val="22"/>
          <w:szCs w:val="22"/>
          <w:bdr w:val="none" w:sz="0" w:space="0" w:color="auto" w:frame="1"/>
        </w:rPr>
        <w:t>Шахматная страна - 2 раза</w:t>
      </w:r>
      <w:r w:rsidRPr="00A7396B">
        <w:rPr>
          <w:sz w:val="22"/>
          <w:szCs w:val="22"/>
        </w:rPr>
        <w:t>! Кто нам расскажет, кто покажет - Где она? Где она? 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7396B">
        <w:rPr>
          <w:rStyle w:val="Strong"/>
          <w:sz w:val="22"/>
          <w:szCs w:val="22"/>
          <w:bdr w:val="none" w:sz="0" w:space="0" w:color="auto" w:frame="1"/>
        </w:rPr>
        <w:t>Шахматная страна - 2 раза</w:t>
      </w:r>
      <w:r w:rsidRPr="00A7396B">
        <w:rPr>
          <w:sz w:val="22"/>
          <w:szCs w:val="22"/>
        </w:rPr>
        <w:t>! Это для всех ребяток – праздник - </w:t>
      </w:r>
      <w:r w:rsidRPr="00A7396B">
        <w:rPr>
          <w:rStyle w:val="Strong"/>
          <w:sz w:val="22"/>
          <w:szCs w:val="22"/>
          <w:bdr w:val="none" w:sz="0" w:space="0" w:color="auto" w:frame="1"/>
        </w:rPr>
        <w:t>Шахматная страна</w:t>
      </w:r>
      <w:r w:rsidRPr="00A7396B">
        <w:rPr>
          <w:sz w:val="22"/>
          <w:szCs w:val="22"/>
        </w:rPr>
        <w:t>!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 w:rsidRPr="006C6772">
        <w:rPr>
          <w:b/>
        </w:rPr>
        <w:t xml:space="preserve">Пешка: </w:t>
      </w:r>
      <w:r w:rsidRPr="006C6772">
        <w:t>До свиданья, ребята!</w:t>
      </w:r>
      <w:r>
        <w:rPr>
          <w:b/>
        </w:rPr>
        <w:t xml:space="preserve"> </w:t>
      </w:r>
      <w:r>
        <w:t xml:space="preserve">Я хочу вас пригласить в свою страну, которая называется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>ШАХМАТЫ. Это очень увлекательная игра. Она поможет вам стать умными, внимательными,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 сообразительными, что очень поможет учиться только на «5»!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 xml:space="preserve">Учитель: </w:t>
      </w:r>
      <w:r w:rsidRPr="006C6772">
        <w:t>Мы обещаем об этом серьёзно подумать, правда, ребята.</w:t>
      </w:r>
      <w:r>
        <w:t xml:space="preserve"> До новых встреч (пешка уходит).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433698" w:rsidRPr="00DF3C2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7</w:t>
      </w:r>
      <w:r w:rsidRPr="00DF3C28">
        <w:rPr>
          <w:b/>
          <w:i/>
        </w:rPr>
        <w:t>. Рефлексия.</w:t>
      </w:r>
      <w:r w:rsidRPr="005F0326">
        <w:rPr>
          <w:b/>
          <w:i/>
        </w:rPr>
        <w:t xml:space="preserve"> </w:t>
      </w:r>
      <w:r w:rsidRPr="00DF3C28">
        <w:rPr>
          <w:b/>
          <w:i/>
        </w:rPr>
        <w:t>Подведение итогов.</w:t>
      </w:r>
    </w:p>
    <w:p w:rsidR="00433698" w:rsidRPr="004D2473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 w:rsidRPr="0017310F">
        <w:rPr>
          <w:b/>
        </w:rPr>
        <w:t xml:space="preserve">Учитель: </w:t>
      </w:r>
      <w:r>
        <w:t>Я тоже хочу проверить, что вы поняли</w:t>
      </w:r>
      <w:r w:rsidRPr="004D2473">
        <w:t xml:space="preserve"> о музыкальных жанрах?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Перед вами музыкальные жанры: МАРШ, ПЕСНЯ, ТАНЕЦ. А под ними заблудившиеся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музыкальные инструменты.  Помогите им найти тот жанр, который ближе по характеру 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звучания скрипке, балалайке и барабану. </w:t>
      </w:r>
    </w:p>
    <w:p w:rsidR="00433698" w:rsidRPr="005F0326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      Наш урок завершается. Вы были замечательными исполнителями, внимательными</w:t>
      </w:r>
    </w:p>
    <w:p w:rsidR="00433698" w:rsidRDefault="00433698" w:rsidP="00DF3C28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 слушателями и интересными собеседниками. </w:t>
      </w:r>
    </w:p>
    <w:p w:rsidR="00433698" w:rsidRPr="00C86EC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Pr="00C86ECB">
        <w:rPr>
          <w:rFonts w:ascii="Times New Roman" w:hAnsi="Times New Roman"/>
          <w:sz w:val="24"/>
          <w:szCs w:val="24"/>
        </w:rPr>
        <w:t xml:space="preserve">Завершение урока: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86ECB">
        <w:rPr>
          <w:rFonts w:ascii="Times New Roman" w:hAnsi="Times New Roman"/>
          <w:sz w:val="24"/>
          <w:szCs w:val="24"/>
        </w:rPr>
        <w:t>Прозвенел звонок</w:t>
      </w:r>
    </w:p>
    <w:p w:rsidR="00433698" w:rsidRPr="00C86EC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86EC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C86E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86ECB">
        <w:rPr>
          <w:rFonts w:ascii="Times New Roman" w:hAnsi="Times New Roman"/>
          <w:sz w:val="24"/>
          <w:szCs w:val="24"/>
        </w:rPr>
        <w:t>Закончился урок</w:t>
      </w:r>
    </w:p>
    <w:p w:rsidR="00433698" w:rsidRPr="00C86ECB" w:rsidRDefault="00433698" w:rsidP="00DF3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86EC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C86E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C86ECB">
        <w:rPr>
          <w:rFonts w:ascii="Times New Roman" w:hAnsi="Times New Roman"/>
          <w:sz w:val="24"/>
          <w:szCs w:val="24"/>
        </w:rPr>
        <w:t>До новых встреч, ребята</w:t>
      </w:r>
      <w:r>
        <w:rPr>
          <w:rFonts w:ascii="Times New Roman" w:hAnsi="Times New Roman"/>
          <w:sz w:val="24"/>
          <w:szCs w:val="24"/>
        </w:rPr>
        <w:t>!</w:t>
      </w:r>
    </w:p>
    <w:p w:rsidR="00433698" w:rsidRPr="005F0326" w:rsidRDefault="00433698" w:rsidP="005F032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86ECB">
        <w:t xml:space="preserve">    </w:t>
      </w:r>
      <w:r>
        <w:t xml:space="preserve">                                     </w:t>
      </w:r>
      <w:r>
        <w:rPr>
          <w:rFonts w:ascii="Times New Roman" w:hAnsi="Times New Roman"/>
          <w:sz w:val="24"/>
        </w:rPr>
        <w:t xml:space="preserve">- </w:t>
      </w:r>
      <w:r w:rsidRPr="005F0326">
        <w:rPr>
          <w:rFonts w:ascii="Times New Roman" w:hAnsi="Times New Roman"/>
          <w:sz w:val="24"/>
        </w:rPr>
        <w:t>До новых встреч, учитель</w:t>
      </w:r>
      <w:r>
        <w:rPr>
          <w:rFonts w:ascii="Times New Roman" w:hAnsi="Times New Roman"/>
          <w:sz w:val="24"/>
        </w:rPr>
        <w:t>!</w:t>
      </w:r>
      <w:r w:rsidRPr="005F0326">
        <w:rPr>
          <w:rFonts w:ascii="Times New Roman" w:hAnsi="Times New Roman"/>
          <w:sz w:val="24"/>
        </w:rPr>
        <w:t xml:space="preserve"> </w:t>
      </w:r>
    </w:p>
    <w:sectPr w:rsidR="00433698" w:rsidRPr="005F0326" w:rsidSect="005F0326">
      <w:pgSz w:w="11906" w:h="16838"/>
      <w:pgMar w:top="993" w:right="850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698" w:rsidRDefault="00433698" w:rsidP="00B55153">
      <w:r>
        <w:separator/>
      </w:r>
    </w:p>
  </w:endnote>
  <w:endnote w:type="continuationSeparator" w:id="0">
    <w:p w:rsidR="00433698" w:rsidRDefault="00433698" w:rsidP="00B55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698" w:rsidRDefault="00433698" w:rsidP="00B55153">
      <w:r>
        <w:separator/>
      </w:r>
    </w:p>
  </w:footnote>
  <w:footnote w:type="continuationSeparator" w:id="0">
    <w:p w:rsidR="00433698" w:rsidRDefault="00433698" w:rsidP="00B551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B0A"/>
    <w:multiLevelType w:val="hybridMultilevel"/>
    <w:tmpl w:val="2F6A8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73ABD"/>
    <w:multiLevelType w:val="hybridMultilevel"/>
    <w:tmpl w:val="45CE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9162D8"/>
    <w:multiLevelType w:val="hybridMultilevel"/>
    <w:tmpl w:val="760C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643DD"/>
    <w:multiLevelType w:val="hybridMultilevel"/>
    <w:tmpl w:val="B3401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092D7D"/>
    <w:multiLevelType w:val="hybridMultilevel"/>
    <w:tmpl w:val="A80A3196"/>
    <w:lvl w:ilvl="0" w:tplc="041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44634D37"/>
    <w:multiLevelType w:val="hybridMultilevel"/>
    <w:tmpl w:val="1D84B9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E87B93"/>
    <w:multiLevelType w:val="hybridMultilevel"/>
    <w:tmpl w:val="043245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B7737"/>
    <w:multiLevelType w:val="hybridMultilevel"/>
    <w:tmpl w:val="8BB667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79E6B0B"/>
    <w:multiLevelType w:val="hybridMultilevel"/>
    <w:tmpl w:val="AEE64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AA87194"/>
    <w:multiLevelType w:val="hybridMultilevel"/>
    <w:tmpl w:val="35149B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03D306C"/>
    <w:multiLevelType w:val="hybridMultilevel"/>
    <w:tmpl w:val="C8E0CB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749F5"/>
    <w:multiLevelType w:val="hybridMultilevel"/>
    <w:tmpl w:val="FE6E7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36"/>
    <w:rsid w:val="00027BF9"/>
    <w:rsid w:val="000B4372"/>
    <w:rsid w:val="000D4EA5"/>
    <w:rsid w:val="000D59B3"/>
    <w:rsid w:val="000E79EB"/>
    <w:rsid w:val="0010258E"/>
    <w:rsid w:val="0011270D"/>
    <w:rsid w:val="00115246"/>
    <w:rsid w:val="00122ED2"/>
    <w:rsid w:val="001269B5"/>
    <w:rsid w:val="00162364"/>
    <w:rsid w:val="0017310F"/>
    <w:rsid w:val="001A36D6"/>
    <w:rsid w:val="001D7ED8"/>
    <w:rsid w:val="001F6A36"/>
    <w:rsid w:val="0020217E"/>
    <w:rsid w:val="00202FF9"/>
    <w:rsid w:val="00226260"/>
    <w:rsid w:val="00226717"/>
    <w:rsid w:val="002509AF"/>
    <w:rsid w:val="00252FFA"/>
    <w:rsid w:val="002542EB"/>
    <w:rsid w:val="00256EAC"/>
    <w:rsid w:val="00283259"/>
    <w:rsid w:val="00294977"/>
    <w:rsid w:val="002A321B"/>
    <w:rsid w:val="002B7469"/>
    <w:rsid w:val="002D54B4"/>
    <w:rsid w:val="002F089F"/>
    <w:rsid w:val="0031148B"/>
    <w:rsid w:val="003170FE"/>
    <w:rsid w:val="00335BC1"/>
    <w:rsid w:val="00364636"/>
    <w:rsid w:val="003743C5"/>
    <w:rsid w:val="003824E5"/>
    <w:rsid w:val="003B416D"/>
    <w:rsid w:val="003E2D5D"/>
    <w:rsid w:val="00403449"/>
    <w:rsid w:val="00432C69"/>
    <w:rsid w:val="00433698"/>
    <w:rsid w:val="004664F9"/>
    <w:rsid w:val="004B4786"/>
    <w:rsid w:val="004D2473"/>
    <w:rsid w:val="004D458B"/>
    <w:rsid w:val="004D5C13"/>
    <w:rsid w:val="005305E9"/>
    <w:rsid w:val="00530E3E"/>
    <w:rsid w:val="005816AC"/>
    <w:rsid w:val="0058302B"/>
    <w:rsid w:val="005955AC"/>
    <w:rsid w:val="005B58B2"/>
    <w:rsid w:val="005C453B"/>
    <w:rsid w:val="005F0326"/>
    <w:rsid w:val="00610934"/>
    <w:rsid w:val="0062259E"/>
    <w:rsid w:val="006228D5"/>
    <w:rsid w:val="00643210"/>
    <w:rsid w:val="00646CC3"/>
    <w:rsid w:val="006518DD"/>
    <w:rsid w:val="00657B6C"/>
    <w:rsid w:val="006631A2"/>
    <w:rsid w:val="00683B90"/>
    <w:rsid w:val="006A3BBC"/>
    <w:rsid w:val="006C5A34"/>
    <w:rsid w:val="006C6772"/>
    <w:rsid w:val="007222C9"/>
    <w:rsid w:val="00785914"/>
    <w:rsid w:val="00794DA0"/>
    <w:rsid w:val="00795466"/>
    <w:rsid w:val="007A0582"/>
    <w:rsid w:val="007A49D4"/>
    <w:rsid w:val="007B0B53"/>
    <w:rsid w:val="007B3F81"/>
    <w:rsid w:val="007C04DB"/>
    <w:rsid w:val="007C225C"/>
    <w:rsid w:val="007F3CA6"/>
    <w:rsid w:val="007F65D1"/>
    <w:rsid w:val="007F741A"/>
    <w:rsid w:val="0081291B"/>
    <w:rsid w:val="00830228"/>
    <w:rsid w:val="00886CAC"/>
    <w:rsid w:val="008A2EC6"/>
    <w:rsid w:val="008E3FB9"/>
    <w:rsid w:val="008F2CF6"/>
    <w:rsid w:val="009023E9"/>
    <w:rsid w:val="00911514"/>
    <w:rsid w:val="0091431A"/>
    <w:rsid w:val="00933CEA"/>
    <w:rsid w:val="00947EE6"/>
    <w:rsid w:val="00966A48"/>
    <w:rsid w:val="00982ED9"/>
    <w:rsid w:val="00990570"/>
    <w:rsid w:val="009A2D30"/>
    <w:rsid w:val="009A7E25"/>
    <w:rsid w:val="009B2FA7"/>
    <w:rsid w:val="009C2584"/>
    <w:rsid w:val="00A02B1C"/>
    <w:rsid w:val="00A04A03"/>
    <w:rsid w:val="00A13583"/>
    <w:rsid w:val="00A155CE"/>
    <w:rsid w:val="00A25BD9"/>
    <w:rsid w:val="00A27318"/>
    <w:rsid w:val="00A51EA9"/>
    <w:rsid w:val="00A57E7B"/>
    <w:rsid w:val="00A7396B"/>
    <w:rsid w:val="00A80DBF"/>
    <w:rsid w:val="00A85E89"/>
    <w:rsid w:val="00A922A3"/>
    <w:rsid w:val="00AB10B6"/>
    <w:rsid w:val="00B170CD"/>
    <w:rsid w:val="00B31F13"/>
    <w:rsid w:val="00B43437"/>
    <w:rsid w:val="00B447DD"/>
    <w:rsid w:val="00B55153"/>
    <w:rsid w:val="00B751AB"/>
    <w:rsid w:val="00B77AC7"/>
    <w:rsid w:val="00B85980"/>
    <w:rsid w:val="00BA29FC"/>
    <w:rsid w:val="00BC2476"/>
    <w:rsid w:val="00BD1F3E"/>
    <w:rsid w:val="00C071FA"/>
    <w:rsid w:val="00C86ECB"/>
    <w:rsid w:val="00C96BA4"/>
    <w:rsid w:val="00CB7622"/>
    <w:rsid w:val="00CC332A"/>
    <w:rsid w:val="00CF39A9"/>
    <w:rsid w:val="00D15383"/>
    <w:rsid w:val="00D36879"/>
    <w:rsid w:val="00D61E52"/>
    <w:rsid w:val="00D74701"/>
    <w:rsid w:val="00DA4243"/>
    <w:rsid w:val="00DB291A"/>
    <w:rsid w:val="00DB7643"/>
    <w:rsid w:val="00DE4F51"/>
    <w:rsid w:val="00DF3C28"/>
    <w:rsid w:val="00DF61DC"/>
    <w:rsid w:val="00E16A88"/>
    <w:rsid w:val="00E34549"/>
    <w:rsid w:val="00E664D2"/>
    <w:rsid w:val="00E916DD"/>
    <w:rsid w:val="00EC0A4E"/>
    <w:rsid w:val="00EC1EB4"/>
    <w:rsid w:val="00F06CE7"/>
    <w:rsid w:val="00F06ECE"/>
    <w:rsid w:val="00F07E04"/>
    <w:rsid w:val="00F27E51"/>
    <w:rsid w:val="00F9555A"/>
    <w:rsid w:val="00FA5784"/>
    <w:rsid w:val="00FF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260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364636"/>
    <w:rPr>
      <w:rFonts w:cs="Times New Roman"/>
    </w:rPr>
  </w:style>
  <w:style w:type="paragraph" w:styleId="NormalWeb">
    <w:name w:val="Normal (Web)"/>
    <w:basedOn w:val="Normal"/>
    <w:uiPriority w:val="99"/>
    <w:rsid w:val="00B170C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1270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66A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6A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071F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F06ECE"/>
    <w:rPr>
      <w:lang w:eastAsia="en-US"/>
    </w:rPr>
  </w:style>
  <w:style w:type="character" w:styleId="Hyperlink">
    <w:name w:val="Hyperlink"/>
    <w:basedOn w:val="DefaultParagraphFont"/>
    <w:uiPriority w:val="99"/>
    <w:rsid w:val="00E16A8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8E3FB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B551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515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551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5153"/>
    <w:rPr>
      <w:rFonts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61E52"/>
    <w:rPr>
      <w:rFonts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6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992</TotalTime>
  <Pages>4</Pages>
  <Words>1363</Words>
  <Characters>7773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frontime</dc:creator>
  <cp:keywords/>
  <dc:description/>
  <cp:lastModifiedBy>Admin</cp:lastModifiedBy>
  <cp:revision>39</cp:revision>
  <dcterms:created xsi:type="dcterms:W3CDTF">2017-05-23T16:10:00Z</dcterms:created>
  <dcterms:modified xsi:type="dcterms:W3CDTF">2017-10-16T18:32:00Z</dcterms:modified>
</cp:coreProperties>
</file>